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218F5">
        <w:rPr>
          <w:rFonts w:ascii="Arial" w:hAnsi="Arial" w:cs="Arial"/>
          <w:b/>
          <w:caps/>
          <w:sz w:val="28"/>
          <w:szCs w:val="28"/>
        </w:rPr>
        <w:t>2526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218F5" w:rsidP="008218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8F5">
              <w:rPr>
                <w:rFonts w:ascii="Arial" w:hAnsi="Arial" w:cs="Arial"/>
                <w:sz w:val="20"/>
                <w:szCs w:val="20"/>
              </w:rPr>
              <w:t xml:space="preserve">Congratula e agradece o Sr. </w:t>
            </w:r>
            <w:r w:rsidR="00507DE7" w:rsidRPr="008218F5">
              <w:rPr>
                <w:rFonts w:ascii="Arial" w:hAnsi="Arial" w:cs="Arial"/>
                <w:sz w:val="20"/>
                <w:szCs w:val="20"/>
              </w:rPr>
              <w:t>RENATO FRANCISCO</w:t>
            </w:r>
            <w:r w:rsidR="00507DE7">
              <w:rPr>
                <w:rFonts w:ascii="Arial" w:hAnsi="Arial" w:cs="Arial"/>
                <w:sz w:val="20"/>
                <w:szCs w:val="20"/>
              </w:rPr>
              <w:t xml:space="preserve"> ALMEIDA FILHO</w:t>
            </w:r>
            <w:r w:rsidRPr="008218F5">
              <w:rPr>
                <w:rFonts w:ascii="Arial" w:hAnsi="Arial" w:cs="Arial"/>
                <w:sz w:val="20"/>
                <w:szCs w:val="20"/>
              </w:rPr>
              <w:t xml:space="preserve">, Gerente de Estradas Rurais da Secretaria de Infraestrutura, e toda a sua equipe pelos excelentes serviços prestados à população das áreas rurais de nosso </w:t>
            </w:r>
            <w:proofErr w:type="gramStart"/>
            <w:r w:rsidRPr="008218F5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03676" w:rsidRPr="00803676" w:rsidRDefault="00BF791A" w:rsidP="008036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803676" w:rsidRPr="00803676">
        <w:rPr>
          <w:rFonts w:ascii="Arial" w:hAnsi="Arial" w:cs="Arial"/>
        </w:rPr>
        <w:t xml:space="preserve">Moção Congratulatória ao Sr. </w:t>
      </w:r>
      <w:r w:rsidR="00507DE7" w:rsidRPr="00803676">
        <w:rPr>
          <w:rFonts w:ascii="Arial" w:hAnsi="Arial" w:cs="Arial"/>
        </w:rPr>
        <w:t>RENATO FRANCISCO ALMEIDA FILHO</w:t>
      </w:r>
      <w:r w:rsidR="00803676" w:rsidRPr="00803676">
        <w:rPr>
          <w:rFonts w:ascii="Arial" w:hAnsi="Arial" w:cs="Arial"/>
        </w:rPr>
        <w:t>, Gerente de Estradas Rurais da Secretaria de Infraestrutura</w:t>
      </w:r>
      <w:r w:rsidR="00507DE7">
        <w:rPr>
          <w:rFonts w:ascii="Arial" w:hAnsi="Arial" w:cs="Arial"/>
        </w:rPr>
        <w:t>,</w:t>
      </w:r>
      <w:r w:rsidR="00803676" w:rsidRPr="00803676">
        <w:rPr>
          <w:rFonts w:ascii="Arial" w:hAnsi="Arial" w:cs="Arial"/>
        </w:rPr>
        <w:t xml:space="preserve"> bem como a toda a sua equipe pelos excelentes serviços prestados à população das áreas rurais do Município.</w:t>
      </w:r>
    </w:p>
    <w:p w:rsidR="00803676" w:rsidRPr="00803676" w:rsidRDefault="00803676" w:rsidP="008036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03676">
        <w:rPr>
          <w:rFonts w:ascii="Arial" w:hAnsi="Arial" w:cs="Arial"/>
        </w:rPr>
        <w:t xml:space="preserve">São inúmeros os relatos que temos ouvido e recebido das pessoas que residem nestas áreas ressaltando a competência e o carinho que esta exemplar equipe dedica a seu trabalho, principalmente na manutenção </w:t>
      </w:r>
      <w:r>
        <w:rPr>
          <w:rFonts w:ascii="Arial" w:hAnsi="Arial" w:cs="Arial"/>
        </w:rPr>
        <w:t xml:space="preserve">das vias </w:t>
      </w:r>
      <w:r w:rsidRPr="00803676">
        <w:rPr>
          <w:rFonts w:ascii="Arial" w:hAnsi="Arial" w:cs="Arial"/>
        </w:rPr>
        <w:t>e no apoio aos agricultores e moradores.</w:t>
      </w:r>
    </w:p>
    <w:p w:rsidR="00803676" w:rsidRDefault="00803676" w:rsidP="008036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03676">
        <w:rPr>
          <w:rFonts w:ascii="Arial" w:hAnsi="Arial" w:cs="Arial"/>
        </w:rPr>
        <w:t>Salientamos que tais serviços não se tornam irrelevantes ou de menor importância por se tratar de uma área onde o fluxo de veículos e de pessoas não é tão intenso como o da área central do Município. Pelo contrário, na maioria das vezes as condições adversas exigem maior rapidez e comprometimento pela falta de vias alte</w:t>
      </w:r>
      <w:r>
        <w:rPr>
          <w:rFonts w:ascii="Arial" w:hAnsi="Arial" w:cs="Arial"/>
        </w:rPr>
        <w:t>rnativas para desvios ou fugas.</w:t>
      </w:r>
    </w:p>
    <w:p w:rsidR="00803676" w:rsidRPr="00803676" w:rsidRDefault="00803676" w:rsidP="008036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03676">
        <w:rPr>
          <w:rFonts w:ascii="Arial" w:hAnsi="Arial" w:cs="Arial"/>
        </w:rPr>
        <w:t>Há de se ressaltar aqui a importância dos empresários (agricultores) e seus colaboradores, moradores da região, na geração de renda do Município, pois são responsáveis pela produção agrícola que abastece os comércios, mercados e grandes hipermercados de Jacareí e de outras cidades da região.</w:t>
      </w:r>
      <w:r>
        <w:rPr>
          <w:rFonts w:ascii="Arial" w:hAnsi="Arial" w:cs="Arial"/>
        </w:rPr>
        <w:t xml:space="preserve"> </w:t>
      </w:r>
      <w:r w:rsidRPr="00803676">
        <w:rPr>
          <w:rFonts w:ascii="Arial" w:hAnsi="Arial" w:cs="Arial"/>
        </w:rPr>
        <w:t>Portanto, não podemos deixar de apontar como parte atuante no crescimento e desenvolvimento de nosso Município o enorme empenho desta tão conceituada equipe em zelar pelo perfeito funcionamento destas importantes rotas de escoamento.</w:t>
      </w:r>
    </w:p>
    <w:p w:rsidR="00507DE7" w:rsidRPr="00507DE7" w:rsidRDefault="00507DE7" w:rsidP="00507DE7">
      <w:pPr>
        <w:tabs>
          <w:tab w:val="left" w:pos="-600"/>
        </w:tabs>
        <w:spacing w:after="240" w:line="276" w:lineRule="auto"/>
        <w:ind w:left="1843" w:hanging="1843"/>
        <w:jc w:val="both"/>
        <w:rPr>
          <w:rFonts w:ascii="Arial" w:hAnsi="Arial" w:cs="Arial"/>
          <w:i/>
          <w:sz w:val="18"/>
          <w:szCs w:val="18"/>
        </w:rPr>
      </w:pPr>
      <w:r w:rsidRPr="00507DE7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2526/15:</w:t>
      </w:r>
      <w:r w:rsidRPr="00507DE7">
        <w:rPr>
          <w:rFonts w:ascii="Arial" w:hAnsi="Arial" w:cs="Arial"/>
          <w:i/>
          <w:sz w:val="18"/>
          <w:szCs w:val="18"/>
        </w:rPr>
        <w:tab/>
        <w:t>Congratula e agradece o Sr. RENATO FRANCISCO ALMEIDA FILHO, Gerente de Estradas Rurais da Secretaria de Infraestrutura, e toda a sua equipe pelos excelentes serviços prestados à população das áreas rurais de nosso Município (</w:t>
      </w:r>
      <w:r w:rsidRPr="00507DE7">
        <w:rPr>
          <w:rFonts w:ascii="Arial" w:hAnsi="Arial" w:cs="Arial"/>
          <w:b/>
          <w:i/>
          <w:sz w:val="18"/>
          <w:szCs w:val="18"/>
        </w:rPr>
        <w:t>fls. 2/2</w:t>
      </w:r>
      <w:r w:rsidRPr="00507DE7">
        <w:rPr>
          <w:rFonts w:ascii="Arial" w:hAnsi="Arial" w:cs="Arial"/>
          <w:i/>
          <w:sz w:val="18"/>
          <w:szCs w:val="18"/>
        </w:rPr>
        <w:t>).</w:t>
      </w:r>
      <w:r w:rsidRPr="00507DE7">
        <w:rPr>
          <w:rFonts w:ascii="Arial" w:hAnsi="Arial" w:cs="Arial"/>
          <w:i/>
          <w:sz w:val="18"/>
          <w:szCs w:val="18"/>
        </w:rPr>
        <w:cr/>
      </w:r>
    </w:p>
    <w:p w:rsidR="00803676" w:rsidRPr="00803676" w:rsidRDefault="00803676" w:rsidP="008036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03676">
        <w:rPr>
          <w:rFonts w:ascii="Arial" w:hAnsi="Arial" w:cs="Arial"/>
        </w:rPr>
        <w:t xml:space="preserve">Salientamos que esta pequena e justa homenagem tem como objetivo central parabenizar e reconhecer o profissionalismo e a dedicação que cada membro desta equipe vem demonstrado ao longo destes anos sob a gerência do Sr. </w:t>
      </w:r>
      <w:r w:rsidR="00507DE7" w:rsidRPr="00803676">
        <w:rPr>
          <w:rFonts w:ascii="Arial" w:hAnsi="Arial" w:cs="Arial"/>
        </w:rPr>
        <w:t>RENATO FRANCISCO</w:t>
      </w:r>
      <w:r w:rsidRPr="00803676">
        <w:rPr>
          <w:rFonts w:ascii="Arial" w:hAnsi="Arial" w:cs="Arial"/>
        </w:rPr>
        <w:t>.</w:t>
      </w:r>
    </w:p>
    <w:p w:rsidR="00803676" w:rsidRPr="00803676" w:rsidRDefault="00803676" w:rsidP="008036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03676">
        <w:rPr>
          <w:rFonts w:ascii="Arial" w:hAnsi="Arial" w:cs="Arial"/>
        </w:rPr>
        <w:t>Desta</w:t>
      </w:r>
      <w:r w:rsidR="00507DE7">
        <w:rPr>
          <w:rFonts w:ascii="Arial" w:hAnsi="Arial" w:cs="Arial"/>
        </w:rPr>
        <w:t xml:space="preserve"> maneira</w:t>
      </w:r>
      <w:r w:rsidRPr="00803676">
        <w:rPr>
          <w:rFonts w:ascii="Arial" w:hAnsi="Arial" w:cs="Arial"/>
        </w:rPr>
        <w:t xml:space="preserve">, agradecidos, colocamo-nos à inteira disposição </w:t>
      </w:r>
      <w:r w:rsidR="00CD1817">
        <w:rPr>
          <w:rFonts w:ascii="Arial" w:hAnsi="Arial" w:cs="Arial"/>
        </w:rPr>
        <w:t>dessa equipe</w:t>
      </w:r>
      <w:r w:rsidRPr="00803676">
        <w:rPr>
          <w:rFonts w:ascii="Arial" w:hAnsi="Arial" w:cs="Arial"/>
        </w:rPr>
        <w:t xml:space="preserve"> para, dentro de nossas atribuições, ajudá-l</w:t>
      </w:r>
      <w:r w:rsidR="00CD1817">
        <w:rPr>
          <w:rFonts w:ascii="Arial" w:hAnsi="Arial" w:cs="Arial"/>
        </w:rPr>
        <w:t>a</w:t>
      </w:r>
      <w:r w:rsidRPr="00803676">
        <w:rPr>
          <w:rFonts w:ascii="Arial" w:hAnsi="Arial" w:cs="Arial"/>
        </w:rPr>
        <w:t xml:space="preserve"> no cumprimento eficaz de suas atividades junto à população das áreas rurais do Município.</w:t>
      </w:r>
    </w:p>
    <w:p w:rsidR="00BF791A" w:rsidRPr="00BF791A" w:rsidRDefault="00803676" w:rsidP="008036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03676">
        <w:rPr>
          <w:rFonts w:ascii="Arial" w:hAnsi="Arial" w:cs="Arial"/>
        </w:rPr>
        <w:t xml:space="preserve">Ao fim,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</w:t>
      </w:r>
      <w:r w:rsidR="00507DE7" w:rsidRPr="00507DE7">
        <w:rPr>
          <w:rFonts w:ascii="Arial" w:eastAsiaTheme="minorEastAsia" w:hAnsi="Arial" w:cs="Arial"/>
          <w:sz w:val="20"/>
          <w:szCs w:val="20"/>
          <w:lang w:eastAsia="ja-JP"/>
        </w:rPr>
        <w:t xml:space="preserve"> </w:t>
      </w:r>
      <w:r w:rsidR="00507DE7" w:rsidRPr="00507DE7">
        <w:rPr>
          <w:rFonts w:ascii="Arial" w:hAnsi="Arial" w:cs="Arial"/>
        </w:rPr>
        <w:t>ao</w:t>
      </w:r>
      <w:r w:rsidR="00CD1817">
        <w:rPr>
          <w:rFonts w:ascii="Arial" w:hAnsi="Arial" w:cs="Arial"/>
        </w:rPr>
        <w:t>s</w:t>
      </w:r>
      <w:r w:rsidR="00507DE7" w:rsidRPr="00507DE7">
        <w:rPr>
          <w:rFonts w:ascii="Arial" w:hAnsi="Arial" w:cs="Arial"/>
        </w:rPr>
        <w:t xml:space="preserve"> homenageado</w:t>
      </w:r>
      <w:r w:rsidR="00CD1817">
        <w:rPr>
          <w:rFonts w:ascii="Arial" w:hAnsi="Arial" w:cs="Arial"/>
        </w:rPr>
        <w:t>s</w:t>
      </w:r>
      <w:r w:rsidR="00507DE7" w:rsidRPr="00507DE7">
        <w:rPr>
          <w:rFonts w:ascii="Arial" w:hAnsi="Arial" w:cs="Arial"/>
        </w:rPr>
        <w:t>, Sr. RENATO FRANCISCO ALMEIDA FILHO, Gerente de Estradas Rurais da Secretaria de Infraestrutura</w:t>
      </w:r>
      <w:r w:rsidR="00507DE7">
        <w:rPr>
          <w:rFonts w:ascii="Arial" w:hAnsi="Arial" w:cs="Arial"/>
        </w:rPr>
        <w:t>,</w:t>
      </w:r>
      <w:r w:rsidR="00507DE7" w:rsidRPr="00507DE7">
        <w:rPr>
          <w:rFonts w:ascii="Arial" w:hAnsi="Arial" w:cs="Arial"/>
        </w:rPr>
        <w:t xml:space="preserve"> </w:t>
      </w:r>
      <w:r w:rsidR="00CD1817">
        <w:rPr>
          <w:rFonts w:ascii="Arial" w:hAnsi="Arial" w:cs="Arial"/>
        </w:rPr>
        <w:t>e</w:t>
      </w:r>
      <w:bookmarkStart w:id="0" w:name="_GoBack"/>
      <w:bookmarkEnd w:id="0"/>
      <w:r w:rsidR="00507DE7" w:rsidRPr="00507DE7">
        <w:rPr>
          <w:rFonts w:ascii="Arial" w:hAnsi="Arial" w:cs="Arial"/>
        </w:rPr>
        <w:t xml:space="preserve"> toda a sua equipe</w:t>
      </w:r>
      <w:r w:rsidR="00BF791A" w:rsidRPr="00BF791A">
        <w:rPr>
          <w:rFonts w:ascii="Arial" w:hAnsi="Arial" w:cs="Arial"/>
        </w:rPr>
        <w:t>.</w:t>
      </w:r>
    </w:p>
    <w:p w:rsidR="000F466D" w:rsidRDefault="00BF791A" w:rsidP="00507DE7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07DE7">
        <w:rPr>
          <w:rFonts w:ascii="Arial" w:hAnsi="Arial" w:cs="Arial"/>
        </w:rPr>
        <w:t>25 de novembro de 2015.</w:t>
      </w:r>
    </w:p>
    <w:p w:rsidR="00507DE7" w:rsidRDefault="00507DE7" w:rsidP="00507DE7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</w:p>
    <w:p w:rsidR="00507DE7" w:rsidRDefault="00507DE7" w:rsidP="00507DE7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</w:p>
    <w:p w:rsidR="00507DE7" w:rsidRDefault="00507DE7" w:rsidP="00507DE7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</w:p>
    <w:p w:rsidR="00507DE7" w:rsidRPr="00507DE7" w:rsidRDefault="00507DE7" w:rsidP="00507DE7">
      <w:pPr>
        <w:jc w:val="center"/>
        <w:rPr>
          <w:rFonts w:ascii="Arial" w:hAnsi="Arial" w:cs="Arial"/>
          <w:b/>
        </w:rPr>
      </w:pPr>
      <w:r w:rsidRPr="00507DE7">
        <w:rPr>
          <w:rFonts w:ascii="Arial" w:hAnsi="Arial" w:cs="Arial"/>
          <w:b/>
        </w:rPr>
        <w:t>ARILDO BATISTA</w:t>
      </w:r>
    </w:p>
    <w:p w:rsidR="00507DE7" w:rsidRPr="00507DE7" w:rsidRDefault="00507DE7" w:rsidP="00507DE7">
      <w:pPr>
        <w:jc w:val="center"/>
        <w:rPr>
          <w:rFonts w:ascii="Arial" w:hAnsi="Arial"/>
        </w:rPr>
      </w:pPr>
      <w:r w:rsidRPr="00507DE7">
        <w:rPr>
          <w:rFonts w:ascii="Arial" w:hAnsi="Arial" w:cs="Arial"/>
        </w:rPr>
        <w:t>Vereador – PT</w:t>
      </w:r>
      <w:r w:rsidRPr="00507DE7">
        <w:rPr>
          <w:rFonts w:ascii="Arial" w:hAnsi="Arial"/>
        </w:rPr>
        <w:t xml:space="preserve"> </w:t>
      </w:r>
    </w:p>
    <w:p w:rsidR="00507DE7" w:rsidRPr="00507DE7" w:rsidRDefault="00507DE7" w:rsidP="00507DE7">
      <w:pPr>
        <w:jc w:val="center"/>
        <w:rPr>
          <w:rFonts w:ascii="Arial" w:hAnsi="Arial"/>
        </w:rPr>
      </w:pPr>
      <w:r w:rsidRPr="00507DE7">
        <w:rPr>
          <w:rFonts w:ascii="Arial" w:hAnsi="Arial"/>
        </w:rPr>
        <w:t>Presidente</w:t>
      </w:r>
    </w:p>
    <w:sectPr w:rsidR="00507DE7" w:rsidRPr="00507DE7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75" w:rsidRDefault="00630875">
      <w:r>
        <w:separator/>
      </w:r>
    </w:p>
  </w:endnote>
  <w:endnote w:type="continuationSeparator" w:id="0">
    <w:p w:rsidR="00630875" w:rsidRDefault="0063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75" w:rsidRDefault="00630875">
      <w:r>
        <w:separator/>
      </w:r>
    </w:p>
  </w:footnote>
  <w:footnote w:type="continuationSeparator" w:id="0">
    <w:p w:rsidR="00630875" w:rsidRDefault="00630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3919D1" wp14:editId="66A0573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03FCA14" wp14:editId="1A3831F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E19C41" wp14:editId="02346D6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0564277" wp14:editId="7840A99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06318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07DE7"/>
    <w:rsid w:val="0053158A"/>
    <w:rsid w:val="00564368"/>
    <w:rsid w:val="005B3D21"/>
    <w:rsid w:val="005C3938"/>
    <w:rsid w:val="005E138D"/>
    <w:rsid w:val="00624472"/>
    <w:rsid w:val="00630875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3676"/>
    <w:rsid w:val="008218F5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D1817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652B7-EE9A-4D8C-928B-C62EE491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434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2015-11-20T12:36:00Z</dcterms:created>
  <dcterms:modified xsi:type="dcterms:W3CDTF">2015-11-24T16:59:00Z</dcterms:modified>
</cp:coreProperties>
</file>